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9F6" w:rsidRDefault="004519F6" w:rsidP="00451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BURTON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519F6" w:rsidRDefault="004519F6" w:rsidP="00451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Prior of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Overey</w:t>
      </w:r>
      <w:proofErr w:type="spellEnd"/>
      <w:r>
        <w:rPr>
          <w:rFonts w:ascii="Times New Roman" w:hAnsi="Times New Roman" w:cs="Times New Roman"/>
        </w:rPr>
        <w:t>, Southwark, Surrey.</w:t>
      </w:r>
    </w:p>
    <w:p w:rsidR="004519F6" w:rsidRDefault="004519F6" w:rsidP="004519F6">
      <w:pPr>
        <w:rPr>
          <w:rFonts w:ascii="Times New Roman" w:hAnsi="Times New Roman" w:cs="Times New Roman"/>
        </w:rPr>
      </w:pPr>
    </w:p>
    <w:p w:rsidR="004519F6" w:rsidRDefault="004519F6" w:rsidP="004519F6">
      <w:pPr>
        <w:rPr>
          <w:rFonts w:ascii="Times New Roman" w:hAnsi="Times New Roman" w:cs="Times New Roman"/>
        </w:rPr>
      </w:pPr>
    </w:p>
    <w:p w:rsidR="004519F6" w:rsidRDefault="004519F6" w:rsidP="00451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account against Richard </w:t>
      </w:r>
      <w:proofErr w:type="spellStart"/>
      <w:r>
        <w:rPr>
          <w:rFonts w:ascii="Times New Roman" w:hAnsi="Times New Roman" w:cs="Times New Roman"/>
        </w:rPr>
        <w:t>Hopton</w:t>
      </w:r>
      <w:proofErr w:type="spellEnd"/>
      <w:r>
        <w:rPr>
          <w:rFonts w:ascii="Times New Roman" w:hAnsi="Times New Roman" w:cs="Times New Roman"/>
        </w:rPr>
        <w:t xml:space="preserve"> of Southwark, </w:t>
      </w:r>
    </w:p>
    <w:p w:rsidR="004519F6" w:rsidRDefault="004519F6" w:rsidP="00451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chaplain(q.v.).</w:t>
      </w:r>
    </w:p>
    <w:p w:rsidR="004519F6" w:rsidRDefault="004519F6" w:rsidP="00451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519F6" w:rsidRDefault="004519F6" w:rsidP="004519F6">
      <w:pPr>
        <w:rPr>
          <w:rFonts w:ascii="Times New Roman" w:hAnsi="Times New Roman" w:cs="Times New Roman"/>
        </w:rPr>
      </w:pPr>
    </w:p>
    <w:p w:rsidR="004519F6" w:rsidRDefault="004519F6" w:rsidP="004519F6">
      <w:pPr>
        <w:rPr>
          <w:rFonts w:ascii="Times New Roman" w:hAnsi="Times New Roman" w:cs="Times New Roman"/>
        </w:rPr>
      </w:pPr>
    </w:p>
    <w:p w:rsidR="004519F6" w:rsidRDefault="004519F6" w:rsidP="00451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May 2017</w:t>
      </w:r>
    </w:p>
    <w:p w:rsidR="006B2F86" w:rsidRPr="00E71FC3" w:rsidRDefault="004519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9F6" w:rsidRDefault="004519F6" w:rsidP="00E71FC3">
      <w:r>
        <w:separator/>
      </w:r>
    </w:p>
  </w:endnote>
  <w:endnote w:type="continuationSeparator" w:id="0">
    <w:p w:rsidR="004519F6" w:rsidRDefault="004519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9F6" w:rsidRDefault="004519F6" w:rsidP="00E71FC3">
      <w:r>
        <w:separator/>
      </w:r>
    </w:p>
  </w:footnote>
  <w:footnote w:type="continuationSeparator" w:id="0">
    <w:p w:rsidR="004519F6" w:rsidRDefault="004519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9F6"/>
    <w:rsid w:val="001A7C09"/>
    <w:rsid w:val="004519F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0068C7-A921-4D6D-912F-2CCCDEA4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519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2017-05-13T19:18:00Z</dcterms:created>
  <dcterms:modified xsi:type="dcterms:W3CDTF">2017-05-13T19:19:00Z</dcterms:modified>
</cp:coreProperties>
</file>